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2E2" w:rsidRPr="00BF2F44" w:rsidRDefault="000262E2" w:rsidP="00F6187D">
      <w:pPr>
        <w:autoSpaceDE w:val="0"/>
        <w:autoSpaceDN w:val="0"/>
        <w:adjustRightInd w:val="0"/>
        <w:ind w:firstLine="708"/>
        <w:jc w:val="center"/>
        <w:rPr>
          <w:b/>
          <w:bCs/>
          <w:i/>
          <w:iCs/>
          <w:sz w:val="28"/>
          <w:szCs w:val="28"/>
        </w:rPr>
      </w:pPr>
      <w:r w:rsidRPr="00BF2F44">
        <w:rPr>
          <w:b/>
          <w:bCs/>
          <w:i/>
          <w:iCs/>
          <w:sz w:val="28"/>
          <w:szCs w:val="28"/>
        </w:rPr>
        <w:t xml:space="preserve">Сведения о доходах, об имуществе  и обязательствах имущественного характера </w:t>
      </w:r>
      <w:r>
        <w:rPr>
          <w:b/>
          <w:bCs/>
          <w:i/>
          <w:iCs/>
          <w:sz w:val="28"/>
          <w:szCs w:val="28"/>
        </w:rPr>
        <w:t>руководителя</w:t>
      </w:r>
      <w:r w:rsidRPr="00BF2F44">
        <w:rPr>
          <w:b/>
          <w:bCs/>
          <w:i/>
          <w:iCs/>
          <w:sz w:val="28"/>
          <w:szCs w:val="28"/>
        </w:rPr>
        <w:t xml:space="preserve"> муниципальн</w:t>
      </w:r>
      <w:r>
        <w:rPr>
          <w:b/>
          <w:bCs/>
          <w:i/>
          <w:iCs/>
          <w:sz w:val="28"/>
          <w:szCs w:val="28"/>
        </w:rPr>
        <w:t>ого автономного  учреждения  «Многофункциональный центр предоставления государственных и муниципальных услуг»</w:t>
      </w:r>
      <w:r w:rsidRPr="00BF2F44">
        <w:rPr>
          <w:b/>
          <w:bCs/>
          <w:i/>
          <w:iCs/>
          <w:sz w:val="28"/>
          <w:szCs w:val="28"/>
        </w:rPr>
        <w:t xml:space="preserve">  и членов сем</w:t>
      </w:r>
      <w:r>
        <w:rPr>
          <w:b/>
          <w:bCs/>
          <w:i/>
          <w:iCs/>
          <w:sz w:val="28"/>
          <w:szCs w:val="28"/>
        </w:rPr>
        <w:t>ьи за 2015 г.</w:t>
      </w:r>
    </w:p>
    <w:p w:rsidR="000262E2" w:rsidRPr="00204F18" w:rsidRDefault="000262E2" w:rsidP="00F6187D">
      <w:pPr>
        <w:autoSpaceDE w:val="0"/>
        <w:autoSpaceDN w:val="0"/>
        <w:adjustRightInd w:val="0"/>
        <w:ind w:left="2832" w:firstLine="708"/>
        <w:rPr>
          <w:i/>
          <w:iCs/>
        </w:rPr>
      </w:pPr>
    </w:p>
    <w:tbl>
      <w:tblPr>
        <w:tblW w:w="155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564"/>
        <w:gridCol w:w="2396"/>
        <w:gridCol w:w="1040"/>
        <w:gridCol w:w="980"/>
        <w:gridCol w:w="2120"/>
        <w:gridCol w:w="1040"/>
        <w:gridCol w:w="1176"/>
        <w:gridCol w:w="2160"/>
        <w:gridCol w:w="1440"/>
        <w:gridCol w:w="1080"/>
      </w:tblGrid>
      <w:tr w:rsidR="000262E2" w:rsidRPr="00C62813">
        <w:trPr>
          <w:trHeight w:val="780"/>
        </w:trPr>
        <w:tc>
          <w:tcPr>
            <w:tcW w:w="540" w:type="dxa"/>
            <w:vMerge w:val="restart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№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908" w:righ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п </w:t>
            </w:r>
            <w:r w:rsidRPr="00C62813">
              <w:rPr>
                <w:sz w:val="20"/>
                <w:szCs w:val="20"/>
                <w:lang w:val="en-US"/>
              </w:rPr>
              <w:t>/</w:t>
            </w:r>
            <w:r w:rsidRPr="00C62813">
              <w:rPr>
                <w:sz w:val="20"/>
                <w:szCs w:val="20"/>
              </w:rPr>
              <w:t>п</w:t>
            </w:r>
          </w:p>
        </w:tc>
        <w:tc>
          <w:tcPr>
            <w:tcW w:w="1564" w:type="dxa"/>
            <w:vMerge w:val="restart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gridSpan w:val="3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4336" w:type="dxa"/>
            <w:gridSpan w:val="3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080" w:type="dxa"/>
            <w:vMerge w:val="restart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Общая сумма дохода за 201</w:t>
            </w:r>
            <w:r>
              <w:rPr>
                <w:sz w:val="20"/>
                <w:szCs w:val="20"/>
              </w:rPr>
              <w:t>5</w:t>
            </w:r>
            <w:r w:rsidRPr="00C62813">
              <w:rPr>
                <w:sz w:val="20"/>
                <w:szCs w:val="20"/>
              </w:rPr>
              <w:t xml:space="preserve"> г.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(тыс. руб.)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262E2" w:rsidRPr="00C62813">
        <w:trPr>
          <w:trHeight w:val="952"/>
        </w:trPr>
        <w:tc>
          <w:tcPr>
            <w:tcW w:w="540" w:type="dxa"/>
            <w:vMerge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96" w:type="dxa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объектов недвижи-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мости, вид собственности  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1 &gt;</w:t>
            </w:r>
          </w:p>
        </w:tc>
        <w:tc>
          <w:tcPr>
            <w:tcW w:w="1040" w:type="dxa"/>
          </w:tcPr>
          <w:p w:rsidR="000262E2" w:rsidRPr="00C62813" w:rsidRDefault="000262E2" w:rsidP="00CE633B">
            <w:pPr>
              <w:ind w:left="-18" w:right="-18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0262E2" w:rsidRPr="00C62813" w:rsidRDefault="000262E2" w:rsidP="00CE633B">
            <w:pPr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(кв. м)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0262E2" w:rsidRPr="00C62813" w:rsidRDefault="000262E2" w:rsidP="00CE633B">
            <w:pPr>
              <w:ind w:left="-28"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Страна располо - жения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2120" w:type="dxa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объектов недвижи-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мости  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0262E2" w:rsidRPr="00C62813" w:rsidRDefault="000262E2" w:rsidP="00CE633B">
            <w:pPr>
              <w:ind w:left="-12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0262E2" w:rsidRPr="00C62813" w:rsidRDefault="000262E2" w:rsidP="00CE633B">
            <w:pPr>
              <w:ind w:left="-12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(кв.м.)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0262E2" w:rsidRPr="00C62813" w:rsidRDefault="000262E2" w:rsidP="00CE633B">
            <w:pPr>
              <w:ind w:left="-88"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Страна расположе-ния</w:t>
            </w:r>
          </w:p>
          <w:p w:rsidR="000262E2" w:rsidRPr="00C62813" w:rsidRDefault="000262E2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1440" w:type="dxa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Марка</w:t>
            </w:r>
          </w:p>
        </w:tc>
        <w:tc>
          <w:tcPr>
            <w:tcW w:w="1080" w:type="dxa"/>
            <w:vMerge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262E2" w:rsidRPr="00294ED9">
        <w:tc>
          <w:tcPr>
            <w:tcW w:w="540" w:type="dxa"/>
            <w:vMerge w:val="restart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1.</w:t>
            </w:r>
          </w:p>
        </w:tc>
        <w:tc>
          <w:tcPr>
            <w:tcW w:w="1564" w:type="dxa"/>
            <w:vMerge w:val="restart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 xml:space="preserve">Осипова Екатерина Геннадьевна, директор </w:t>
            </w:r>
          </w:p>
        </w:tc>
        <w:tc>
          <w:tcPr>
            <w:tcW w:w="2396" w:type="dxa"/>
            <w:vMerge w:val="restart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 xml:space="preserve">Жилой дом, общая долевая, 1/3 </w:t>
            </w:r>
          </w:p>
        </w:tc>
        <w:tc>
          <w:tcPr>
            <w:tcW w:w="1040" w:type="dxa"/>
            <w:vMerge w:val="restart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 xml:space="preserve">    79,1</w:t>
            </w:r>
          </w:p>
        </w:tc>
        <w:tc>
          <w:tcPr>
            <w:tcW w:w="980" w:type="dxa"/>
            <w:vMerge w:val="restart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1)квартира</w:t>
            </w:r>
          </w:p>
        </w:tc>
        <w:tc>
          <w:tcPr>
            <w:tcW w:w="104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  <w:lang w:val="en-US"/>
              </w:rPr>
              <w:t>72</w:t>
            </w:r>
            <w:r w:rsidRPr="00294ED9">
              <w:rPr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1176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1440" w:type="dxa"/>
            <w:vMerge w:val="restart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294ED9">
              <w:rPr>
                <w:b/>
                <w:bCs/>
                <w:sz w:val="20"/>
                <w:szCs w:val="20"/>
                <w:lang w:val="en-US"/>
              </w:rPr>
              <w:t>Reno Logan</w:t>
            </w:r>
          </w:p>
        </w:tc>
        <w:tc>
          <w:tcPr>
            <w:tcW w:w="1080" w:type="dxa"/>
            <w:vMerge w:val="restart"/>
          </w:tcPr>
          <w:p w:rsidR="000262E2" w:rsidRPr="00294ED9" w:rsidRDefault="000262E2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428,3</w:t>
            </w:r>
          </w:p>
        </w:tc>
      </w:tr>
      <w:tr w:rsidR="000262E2" w:rsidRPr="00294ED9">
        <w:tc>
          <w:tcPr>
            <w:tcW w:w="540" w:type="dxa"/>
            <w:vMerge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2)земельный участок</w:t>
            </w:r>
          </w:p>
        </w:tc>
        <w:tc>
          <w:tcPr>
            <w:tcW w:w="104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1176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262E2" w:rsidRPr="00294ED9" w:rsidRDefault="000262E2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262E2" w:rsidRPr="00294ED9">
        <w:trPr>
          <w:trHeight w:val="591"/>
        </w:trPr>
        <w:tc>
          <w:tcPr>
            <w:tcW w:w="540" w:type="dxa"/>
            <w:vMerge w:val="restart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2396" w:type="dxa"/>
            <w:vMerge w:val="restart"/>
          </w:tcPr>
          <w:p w:rsidR="000262E2" w:rsidRPr="00294ED9" w:rsidRDefault="000262E2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 xml:space="preserve">Жилой дом, общая долевая, 1/3 </w:t>
            </w:r>
          </w:p>
        </w:tc>
        <w:tc>
          <w:tcPr>
            <w:tcW w:w="1040" w:type="dxa"/>
            <w:vMerge w:val="restart"/>
          </w:tcPr>
          <w:p w:rsidR="000262E2" w:rsidRPr="00294ED9" w:rsidRDefault="000262E2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 xml:space="preserve">    79,1</w:t>
            </w:r>
          </w:p>
        </w:tc>
        <w:tc>
          <w:tcPr>
            <w:tcW w:w="980" w:type="dxa"/>
            <w:vMerge w:val="restart"/>
          </w:tcPr>
          <w:p w:rsidR="000262E2" w:rsidRPr="00294ED9" w:rsidRDefault="000262E2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1)квартира</w:t>
            </w:r>
          </w:p>
        </w:tc>
        <w:tc>
          <w:tcPr>
            <w:tcW w:w="104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176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0262E2" w:rsidRPr="00294ED9" w:rsidRDefault="000262E2" w:rsidP="00DD5E59">
            <w:pPr>
              <w:jc w:val="center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0262E2" w:rsidRPr="00294ED9" w:rsidRDefault="000262E2" w:rsidP="00DD5E59">
            <w:pPr>
              <w:jc w:val="center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80" w:type="dxa"/>
            <w:vMerge w:val="restart"/>
          </w:tcPr>
          <w:p w:rsidR="000262E2" w:rsidRPr="00294ED9" w:rsidRDefault="000262E2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782,7</w:t>
            </w:r>
          </w:p>
        </w:tc>
      </w:tr>
      <w:tr w:rsidR="000262E2" w:rsidRPr="00294ED9">
        <w:trPr>
          <w:trHeight w:val="591"/>
        </w:trPr>
        <w:tc>
          <w:tcPr>
            <w:tcW w:w="540" w:type="dxa"/>
            <w:vMerge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2)земельный участок</w:t>
            </w:r>
          </w:p>
        </w:tc>
        <w:tc>
          <w:tcPr>
            <w:tcW w:w="104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1176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/>
          </w:tcPr>
          <w:p w:rsidR="000262E2" w:rsidRPr="00294ED9" w:rsidRDefault="000262E2" w:rsidP="00DD5E5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262E2" w:rsidRPr="00294ED9" w:rsidRDefault="000262E2" w:rsidP="00DD5E5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262E2" w:rsidRPr="00294ED9" w:rsidRDefault="000262E2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262E2" w:rsidRPr="00294ED9">
        <w:trPr>
          <w:trHeight w:val="591"/>
        </w:trPr>
        <w:tc>
          <w:tcPr>
            <w:tcW w:w="540" w:type="dxa"/>
            <w:vMerge w:val="restart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396" w:type="dxa"/>
            <w:vMerge w:val="restart"/>
          </w:tcPr>
          <w:p w:rsidR="000262E2" w:rsidRPr="00294ED9" w:rsidRDefault="000262E2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 xml:space="preserve">Жилой дом, общая долевая, 1/3 </w:t>
            </w:r>
          </w:p>
        </w:tc>
        <w:tc>
          <w:tcPr>
            <w:tcW w:w="1040" w:type="dxa"/>
            <w:vMerge w:val="restart"/>
          </w:tcPr>
          <w:p w:rsidR="000262E2" w:rsidRPr="00294ED9" w:rsidRDefault="000262E2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 xml:space="preserve">    79,1</w:t>
            </w:r>
          </w:p>
        </w:tc>
        <w:tc>
          <w:tcPr>
            <w:tcW w:w="980" w:type="dxa"/>
            <w:vMerge w:val="restart"/>
          </w:tcPr>
          <w:p w:rsidR="000262E2" w:rsidRPr="00294ED9" w:rsidRDefault="000262E2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1)квартира</w:t>
            </w:r>
          </w:p>
        </w:tc>
        <w:tc>
          <w:tcPr>
            <w:tcW w:w="104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176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0262E2" w:rsidRPr="00294ED9" w:rsidRDefault="000262E2" w:rsidP="00DD5E59">
            <w:pPr>
              <w:jc w:val="center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0262E2" w:rsidRPr="00294ED9" w:rsidRDefault="000262E2" w:rsidP="00DD5E59">
            <w:pPr>
              <w:jc w:val="center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80" w:type="dxa"/>
            <w:vMerge w:val="restart"/>
          </w:tcPr>
          <w:p w:rsidR="000262E2" w:rsidRPr="00294ED9" w:rsidRDefault="000262E2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262E2" w:rsidRPr="00294ED9">
        <w:trPr>
          <w:trHeight w:val="591"/>
        </w:trPr>
        <w:tc>
          <w:tcPr>
            <w:tcW w:w="540" w:type="dxa"/>
            <w:vMerge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2)земельный участок</w:t>
            </w:r>
          </w:p>
        </w:tc>
        <w:tc>
          <w:tcPr>
            <w:tcW w:w="104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1176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/>
          </w:tcPr>
          <w:p w:rsidR="000262E2" w:rsidRPr="00294ED9" w:rsidRDefault="000262E2" w:rsidP="00DD5E5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262E2" w:rsidRPr="00294ED9" w:rsidRDefault="000262E2" w:rsidP="00DD5E5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0262E2" w:rsidRPr="00294ED9" w:rsidRDefault="000262E2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262E2" w:rsidRPr="00294ED9">
        <w:trPr>
          <w:trHeight w:val="253"/>
        </w:trPr>
        <w:tc>
          <w:tcPr>
            <w:tcW w:w="540" w:type="dxa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0262E2" w:rsidRPr="00294ED9" w:rsidRDefault="000262E2" w:rsidP="00772098">
            <w:pPr>
              <w:jc w:val="center"/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40" w:type="dxa"/>
          </w:tcPr>
          <w:p w:rsidR="000262E2" w:rsidRPr="00294ED9" w:rsidRDefault="000262E2" w:rsidP="00772098">
            <w:pPr>
              <w:jc w:val="center"/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:rsidR="000262E2" w:rsidRPr="00294ED9" w:rsidRDefault="000262E2" w:rsidP="00772098">
            <w:pPr>
              <w:jc w:val="center"/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2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04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176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0262E2" w:rsidRPr="00294ED9" w:rsidRDefault="000262E2" w:rsidP="00DD5E59">
            <w:pPr>
              <w:jc w:val="center"/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262E2" w:rsidRPr="00294ED9" w:rsidRDefault="000262E2" w:rsidP="00DD5E59">
            <w:pPr>
              <w:jc w:val="center"/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0262E2" w:rsidRPr="00294ED9" w:rsidRDefault="000262E2" w:rsidP="00DD5E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4ED9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262E2" w:rsidRPr="00294ED9">
        <w:trPr>
          <w:trHeight w:val="253"/>
        </w:trPr>
        <w:tc>
          <w:tcPr>
            <w:tcW w:w="540" w:type="dxa"/>
          </w:tcPr>
          <w:p w:rsidR="000262E2" w:rsidRPr="00C62813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</w:tcPr>
          <w:p w:rsidR="000262E2" w:rsidRPr="00294ED9" w:rsidRDefault="000262E2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0262E2" w:rsidRPr="00294ED9" w:rsidRDefault="000262E2" w:rsidP="00CE633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262E2" w:rsidRPr="00294ED9" w:rsidRDefault="000262E2" w:rsidP="00CE633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262E2" w:rsidRPr="00294ED9" w:rsidRDefault="000262E2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0262E2" w:rsidRPr="00C62813" w:rsidRDefault="000262E2" w:rsidP="00F6187D">
      <w:pPr>
        <w:rPr>
          <w:sz w:val="20"/>
          <w:szCs w:val="20"/>
        </w:rPr>
      </w:pPr>
    </w:p>
    <w:p w:rsidR="000262E2" w:rsidRDefault="000262E2"/>
    <w:sectPr w:rsidR="000262E2" w:rsidSect="002D7D08">
      <w:footerReference w:type="default" r:id="rId7"/>
      <w:pgSz w:w="16838" w:h="11906" w:orient="landscape"/>
      <w:pgMar w:top="719" w:right="1134" w:bottom="1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2E2" w:rsidRDefault="000262E2">
      <w:r>
        <w:separator/>
      </w:r>
    </w:p>
  </w:endnote>
  <w:endnote w:type="continuationSeparator" w:id="0">
    <w:p w:rsidR="000262E2" w:rsidRDefault="00026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2E2" w:rsidRDefault="000262E2" w:rsidP="00FD7BB2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262E2" w:rsidRDefault="000262E2" w:rsidP="00041EF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2E2" w:rsidRDefault="000262E2">
      <w:r>
        <w:separator/>
      </w:r>
    </w:p>
  </w:footnote>
  <w:footnote w:type="continuationSeparator" w:id="0">
    <w:p w:rsidR="000262E2" w:rsidRDefault="00026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96BC0"/>
    <w:multiLevelType w:val="hybridMultilevel"/>
    <w:tmpl w:val="6456C2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2E52D7"/>
    <w:multiLevelType w:val="hybridMultilevel"/>
    <w:tmpl w:val="55146A5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810ECC"/>
    <w:multiLevelType w:val="hybridMultilevel"/>
    <w:tmpl w:val="B7AE1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F70D72"/>
    <w:multiLevelType w:val="hybridMultilevel"/>
    <w:tmpl w:val="DEF888C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DE61FD"/>
    <w:multiLevelType w:val="hybridMultilevel"/>
    <w:tmpl w:val="BAA25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6201E"/>
    <w:multiLevelType w:val="hybridMultilevel"/>
    <w:tmpl w:val="1194B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0026"/>
    <w:rsid w:val="00000A66"/>
    <w:rsid w:val="000262E2"/>
    <w:rsid w:val="00041EF9"/>
    <w:rsid w:val="000D6401"/>
    <w:rsid w:val="000E2A4E"/>
    <w:rsid w:val="001D0026"/>
    <w:rsid w:val="0020381D"/>
    <w:rsid w:val="00204F18"/>
    <w:rsid w:val="00224E23"/>
    <w:rsid w:val="00236C53"/>
    <w:rsid w:val="0028076A"/>
    <w:rsid w:val="00294ED9"/>
    <w:rsid w:val="002D7D08"/>
    <w:rsid w:val="00313FA9"/>
    <w:rsid w:val="003D2860"/>
    <w:rsid w:val="00436695"/>
    <w:rsid w:val="00461CCB"/>
    <w:rsid w:val="004823EC"/>
    <w:rsid w:val="0049717D"/>
    <w:rsid w:val="005454BE"/>
    <w:rsid w:val="00584F43"/>
    <w:rsid w:val="005B28D1"/>
    <w:rsid w:val="005D215F"/>
    <w:rsid w:val="00614E49"/>
    <w:rsid w:val="0062126A"/>
    <w:rsid w:val="0069198B"/>
    <w:rsid w:val="00696602"/>
    <w:rsid w:val="006E5D83"/>
    <w:rsid w:val="00772098"/>
    <w:rsid w:val="007867AD"/>
    <w:rsid w:val="0080497F"/>
    <w:rsid w:val="0086624A"/>
    <w:rsid w:val="008A0339"/>
    <w:rsid w:val="008A0C99"/>
    <w:rsid w:val="008B3C6F"/>
    <w:rsid w:val="008E6A51"/>
    <w:rsid w:val="009060A3"/>
    <w:rsid w:val="00991FE5"/>
    <w:rsid w:val="009B11AD"/>
    <w:rsid w:val="00A011FF"/>
    <w:rsid w:val="00AB03BA"/>
    <w:rsid w:val="00AC2378"/>
    <w:rsid w:val="00AE4D72"/>
    <w:rsid w:val="00AF0816"/>
    <w:rsid w:val="00AF289E"/>
    <w:rsid w:val="00B07E2E"/>
    <w:rsid w:val="00B32315"/>
    <w:rsid w:val="00BD0BCD"/>
    <w:rsid w:val="00BF2F44"/>
    <w:rsid w:val="00C010DE"/>
    <w:rsid w:val="00C34230"/>
    <w:rsid w:val="00C62813"/>
    <w:rsid w:val="00C853C8"/>
    <w:rsid w:val="00C97F64"/>
    <w:rsid w:val="00CD4CD9"/>
    <w:rsid w:val="00CD58E0"/>
    <w:rsid w:val="00CE633B"/>
    <w:rsid w:val="00D54C24"/>
    <w:rsid w:val="00DD5E59"/>
    <w:rsid w:val="00DE1CD0"/>
    <w:rsid w:val="00DE5210"/>
    <w:rsid w:val="00DF21A3"/>
    <w:rsid w:val="00E34777"/>
    <w:rsid w:val="00E42B45"/>
    <w:rsid w:val="00EB5C44"/>
    <w:rsid w:val="00EF537C"/>
    <w:rsid w:val="00F26E68"/>
    <w:rsid w:val="00F6187D"/>
    <w:rsid w:val="00F71E0F"/>
    <w:rsid w:val="00FD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6187D"/>
  </w:style>
  <w:style w:type="paragraph" w:styleId="ListParagraph">
    <w:name w:val="List Paragraph"/>
    <w:basedOn w:val="Normal"/>
    <w:uiPriority w:val="99"/>
    <w:qFormat/>
    <w:rsid w:val="00F6187D"/>
    <w:pPr>
      <w:ind w:left="720"/>
    </w:pPr>
  </w:style>
  <w:style w:type="paragraph" w:styleId="Header">
    <w:name w:val="header"/>
    <w:basedOn w:val="Normal"/>
    <w:link w:val="HeaderChar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185</TotalTime>
  <Pages>1</Pages>
  <Words>186</Words>
  <Characters>1061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Любовь</cp:lastModifiedBy>
  <cp:revision>24</cp:revision>
  <dcterms:created xsi:type="dcterms:W3CDTF">2014-03-27T13:23:00Z</dcterms:created>
  <dcterms:modified xsi:type="dcterms:W3CDTF">2016-05-10T10:19:00Z</dcterms:modified>
</cp:coreProperties>
</file>